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83B" w:rsidRPr="008978B2" w:rsidRDefault="0066083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66083B" w:rsidRPr="008978B2" w:rsidRDefault="0066083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02.06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.2017</w:t>
      </w:r>
    </w:p>
    <w:p w:rsidR="0066083B" w:rsidRPr="008978B2" w:rsidRDefault="0066083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66083B" w:rsidRPr="008978B2" w:rsidRDefault="0066083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Öğretmenin Adı:</w:t>
      </w:r>
    </w:p>
    <w:p w:rsidR="0066083B" w:rsidRPr="008978B2" w:rsidRDefault="0066083B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66083B" w:rsidRPr="008978B2" w:rsidRDefault="0066083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66083B" w:rsidRDefault="0066083B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6083B" w:rsidRPr="008978B2" w:rsidRDefault="0066083B" w:rsidP="00C246D6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Çocuklara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 xml:space="preserve">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merkeze dikkatleri çekilir. </w:t>
      </w:r>
      <w:r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66083B" w:rsidRPr="008978B2" w:rsidRDefault="0066083B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6083B" w:rsidRPr="008978B2" w:rsidRDefault="0066083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6083B" w:rsidRPr="008978B2" w:rsidRDefault="0066083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66083B" w:rsidRPr="008978B2" w:rsidRDefault="0066083B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6083B" w:rsidRPr="008978B2" w:rsidRDefault="0066083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66083B" w:rsidRPr="008978B2" w:rsidRDefault="0066083B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6083B" w:rsidRPr="008978B2" w:rsidRDefault="0066083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6083B" w:rsidRPr="008978B2" w:rsidRDefault="0066083B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BALONCUKLAR YAPALIM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oyun- Türkçe dil 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66083B" w:rsidRPr="008978B2" w:rsidRDefault="0066083B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6083B" w:rsidRPr="008978B2" w:rsidRDefault="0066083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6083B" w:rsidRPr="008978B2" w:rsidRDefault="0066083B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66083B" w:rsidRPr="008978B2" w:rsidRDefault="0066083B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6083B" w:rsidRPr="008978B2" w:rsidRDefault="0066083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66083B" w:rsidRPr="008978B2" w:rsidRDefault="0066083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66083B" w:rsidRPr="008978B2" w:rsidRDefault="0066083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66083B" w:rsidRPr="008978B2" w:rsidRDefault="0066083B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66083B" w:rsidRDefault="0066083B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66083B" w:rsidRDefault="0066083B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66083B" w:rsidRDefault="0066083B" w:rsidP="009322A4"/>
    <w:p w:rsidR="0066083B" w:rsidRDefault="0066083B" w:rsidP="009322A4"/>
    <w:p w:rsidR="0066083B" w:rsidRPr="009322A4" w:rsidRDefault="0066083B" w:rsidP="009322A4"/>
    <w:p w:rsidR="0066083B" w:rsidRDefault="0066083B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66083B" w:rsidRPr="00AD188D" w:rsidRDefault="0066083B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BALONCUKLAR YAPALIM</w:t>
      </w:r>
    </w:p>
    <w:p w:rsidR="0066083B" w:rsidRPr="00436F22" w:rsidRDefault="0066083B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Oyun-Türkçe dil  (bütünleştirilmiş -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66083B" w:rsidRDefault="0066083B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66083B" w:rsidRPr="00BB3A48" w:rsidRDefault="0066083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8pt;width:331.5pt;height:210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53KAIAAFEEAAAOAAAAZHJzL2Uyb0RvYy54bWysVNtu2zAMfR+wfxD0vtgxkrQ14hRdugwD&#10;ugvQ7gMUWbaFSaImKbGzrx8lu1l2wR6G+UEgReqQPCS9vh20IkfhvART0fksp0QYDrU0bUU/P+1e&#10;XVPiAzM1U2BERU/C09vNyxfr3paigA5ULRxBEOPL3la0C8GWWeZ5JzTzM7DCoLEBp1lA1bVZ7ViP&#10;6FplRZ6vsh5cbR1w4T3e3o9Gukn4TSN4+Ng0XgSiKoq5hXS6dO7jmW3WrGwds53kUxrsH7LQTBoM&#10;eoa6Z4GRg5O/QWnJHXhowoyDzqBpJBepBqxmnv9SzWPHrEi1IDnenmny/w+Wfzh+ckTWFV1SYpjG&#10;Fj2JIZDXMJAistNbX6LTo0W3MOA1djlV6u0D8C+eGNh2zLTizjnoO8FqzG4eX2YXT0ccH0H2/Xuo&#10;MQw7BEhAQ+N0pA7JIIiOXTqdOxNT4Xi5KOZ5vkQTR1uxuloti2WKwcrn59b58FaAJlGoqMPWJ3h2&#10;fPAhpsPKZ5cYzYOS9U4qlRTX7rfKkSPDMdmlb0L/yU0Z0lf0Jsb+O0Sevj9BaBlw3pXUFb0+O7Ey&#10;8vbG1GkaA5NqlDFlZSYiI3cji2HYD1Nj9lCfkFIH41zjHqLQgftGSY8zXVH/9cCcoES9M9iWm/li&#10;EZcgKYvlVYGKu7TsLy3McISqaKBkFLdhXJyDdbLtMNI4CAbusJWNTCTHno9ZTXnj3Cbupx2Li3Gp&#10;J68ff4LNdwAAAP//AwBQSwMEFAAGAAgAAAAhAB/ulbHgAAAACQEAAA8AAABkcnMvZG93bnJldi54&#10;bWxMj81OwzAQhO9IvIO1SFxQ6yQtSRuyqRASCG5QqnJ1420S4Z9gu2l4e8wJjqMZzXxTbSat2EjO&#10;99YgpPMEGJnGyt60CLv3x9kKmA/CSKGsIYRv8rCpLy8qUUp7Nm80bkPLYonxpUDoQhhKzn3TkRZ+&#10;bgcy0Ttap0WI0rVcOnGO5VrxLElyrkVv4kInBnroqPncnjTCavk8fviXxeu+yY9qHW6K8enLIV5f&#10;Tfd3wAJN4S8Mv/gRHerIdLAnIz1TCLM0K2IUociBRT+/TRbADgjLbJ0Cryv+/0H9AwAA//8DAFBL&#10;AQItABQABgAIAAAAIQC2gziS/gAAAOEBAAATAAAAAAAAAAAAAAAAAAAAAABbQ29udGVudF9UeXBl&#10;c10ueG1sUEsBAi0AFAAGAAgAAAAhADj9If/WAAAAlAEAAAsAAAAAAAAAAAAAAAAALwEAAF9yZWxz&#10;Ly5yZWxzUEsBAi0AFAAGAAgAAAAhAOEizncoAgAAUQQAAA4AAAAAAAAAAAAAAAAALgIAAGRycy9l&#10;Mm9Eb2MueG1sUEsBAi0AFAAGAAgAAAAhAB/ulbHgAAAACQEAAA8AAAAAAAAAAAAAAAAAggQAAGRy&#10;cy9kb3ducmV2LnhtbFBLBQYAAAAABAAEAPMAAACPBQAAAAA=&#10;">
            <v:textbox>
              <w:txbxContent>
                <w:p w:rsidR="0066083B" w:rsidRDefault="0066083B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66083B" w:rsidRPr="007D7EFA" w:rsidRDefault="0066083B" w:rsidP="007D7EFA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66083B" w:rsidRPr="007D7EFA" w:rsidRDefault="0066083B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Kazanım 4: Nesneleri sayar.</w:t>
                  </w:r>
                </w:p>
                <w:p w:rsidR="0066083B" w:rsidRPr="007D7EFA" w:rsidRDefault="0066083B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Göstergeleri: İleriye/geriye doğru birer birer ritmik sayar. Belirtilen sayı kadar nesneyi gösterir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66083B" w:rsidRPr="007D7EFA" w:rsidRDefault="0066083B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Kazanım 5: Nesne ya da varlıkları gözlemler.</w:t>
                  </w:r>
                </w:p>
                <w:p w:rsidR="0066083B" w:rsidRPr="007D7EFA" w:rsidRDefault="0066083B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Göstergeleri: 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esne/varlığın miktarını söyler.</w:t>
                  </w:r>
                </w:p>
                <w:p w:rsidR="0066083B" w:rsidRPr="007D7EFA" w:rsidRDefault="0066083B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Kazanım 16. Nesneleri kullanarak basit toplama ve çıkarma işlemlerini yapar.</w:t>
                  </w:r>
                </w:p>
                <w:p w:rsidR="0066083B" w:rsidRPr="007D7EFA" w:rsidRDefault="0066083B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Göstergeleri: Nesne grubuna belirtilen sayı kadar nesne ekler. Nesne grubundan belirt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ilen sayı kadar nesneyi ayırır.</w:t>
                  </w:r>
                </w:p>
                <w:p w:rsidR="0066083B" w:rsidRPr="007D7EFA" w:rsidRDefault="0066083B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6083B" w:rsidRPr="007D7EFA" w:rsidRDefault="0066083B" w:rsidP="00A155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3.8pt;width:390.25pt;height:35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8KTLAIAAFgEAAAOAAAAZHJzL2Uyb0RvYy54bWysVNtu2zAMfR+wfxD0vjhJ47Qx4hRdugwD&#10;ugvQ7gNkWbaFSaImKbG7ry8lp2l2wR6G+UEgReqQPCS9vh60IgfhvART0tlkSokwHGpp2pJ+fdi9&#10;uaLEB2ZqpsCIkj4KT683r1+te1uIOXSgauEIghhf9LakXQi2yDLPO6GZn4AVBo0NOM0Cqq7Nasd6&#10;RNcqm0+ny6wHV1sHXHiPt7ejkW4SftMIHj43jReBqJJibiGdLp1VPLPNmhWtY7aT/JgG+4csNJMG&#10;g56gbllgZO/kb1BacgcemjDhoDNoGslFqgGrmU1/qea+Y1akWpAcb080+f8Hyz8dvjgi65IuKTFM&#10;Y4sexBDIWxjIRWSnt75Ap3uLbmHAa+xyqtTbO+DfPDGw7ZhpxY1z0HeC1ZjdLL7Mzp6OOD6CVP1H&#10;qDEM2wdIQEPjdKQOySCIjl16PHUmpsLxcrHKl7PLnBKOtkU+zS/meYrBiufn1vnwXoAmUSipw9Yn&#10;eHa48yGmw4pnlxjNg5L1TiqVFNdWW+XIgeGY7NJ3RP/JTRnSl3SVY+y/Q0zT9ycILQPOu5K6pFcn&#10;J1ZE3t6ZOk1jYFKNMqaszJHIyN3IYhiqIXUssRxJrqB+RGYdjOON64hCB+4HJT2Odkn99z1zghL1&#10;wWB3VrPFIu5CUhb55RwVd26pzi3McIQqaaBkFLdh3J+9dbLtMNI4DwZusKONTFy/ZHVMH8c3teC4&#10;anE/zvXk9fJD2DwBAAD//wMAUEsDBBQABgAIAAAAIQBVanph4AAAAAoBAAAPAAAAZHJzL2Rvd25y&#10;ZXYueG1sTI/BTsMwEETvSPyDtUhcEHVCoqQNcSqEBIIbFNRe3XibRNjrYLtp+HvcExx3ZjTztl7P&#10;RrMJnR8sCUgXCTCk1qqBOgGfH0+3S2A+SFJSW0IBP+hh3Vxe1LJS9kTvOG1Cx2IJ+UoK6EMYK859&#10;26ORfmFHpOgdrDMyxNN1XDl5iuVG87skKbiRA8WFXo742GP7tTkaAcv8Zdr51+xt2xYHvQo35fT8&#10;7YS4vpof7oEFnMNfGM74ER2ayLS3R1KeaQHFKovoQUBZADv7eZlnwPZRSMsUeFPz/y80vwAAAP//&#10;AwBQSwECLQAUAAYACAAAACEAtoM4kv4AAADhAQAAEwAAAAAAAAAAAAAAAAAAAAAAW0NvbnRlbnRf&#10;VHlwZXNdLnhtbFBLAQItABQABgAIAAAAIQA4/SH/1gAAAJQBAAALAAAAAAAAAAAAAAAAAC8BAABf&#10;cmVscy8ucmVsc1BLAQItABQABgAIAAAAIQDEc8KTLAIAAFgEAAAOAAAAAAAAAAAAAAAAAC4CAABk&#10;cnMvZTJvRG9jLnhtbFBLAQItABQABgAIAAAAIQBVanph4AAAAAoBAAAPAAAAAAAAAAAAAAAAAIYE&#10;AABkcnMvZG93bnJldi54bWxQSwUGAAAAAAQABADzAAAAkwUAAAAA&#10;">
            <v:textbox>
              <w:txbxContent>
                <w:p w:rsidR="0066083B" w:rsidRDefault="0066083B" w:rsidP="004B0083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66083B" w:rsidRDefault="0066083B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Sınıfa plastik bardaklar,  bulaşık deterjanı, su, yemek kaşığı ve mandallar getirilir. Çocuklar bardaklarının yarısına kadar içine su doldururlar.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Bardakların içine sayarak dört yemek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kaşığı bulaşık deterjanı koyup  karıştırılır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Çocuklar m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andallarını deterjanlı suyun içine batırıp çıkarırlar ve ne gördüklerini anlatırlar. Bulaşık deterjanının mandalı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n her yerini kapladığı görülür.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Çocuklardan mandala doğru üflemeleri söylenir.  Mandaldan baloncuklar çıktığı gözl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emlenir.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Bu işlemi daha büyük baloncuklar çıkarabilmeler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için tekrarlamaları söylenir.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Mandaldan kopan baloncukların havada na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sıl hareket ettiği gözlemlenir.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Çocuklar deterjanlı su bitinceye dek isted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ikleri kadar baloncuk yaparlar</w:t>
                  </w:r>
                </w:p>
                <w:p w:rsidR="0066083B" w:rsidRDefault="0066083B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  oluşturulan baloncuklar sayılır.</w:t>
                  </w:r>
                </w:p>
                <w:p w:rsidR="0066083B" w:rsidRDefault="0066083B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  sönen baloncuklar sayılır.</w:t>
                  </w:r>
                </w:p>
                <w:p w:rsidR="0066083B" w:rsidRDefault="0066083B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 oyun sonrası toplanan mandallar sayılır</w:t>
                  </w:r>
                </w:p>
                <w:p w:rsidR="0066083B" w:rsidRDefault="0066083B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 mandallarla basit toplama/çıkartma işlemleri yapılır</w:t>
                  </w:r>
                </w:p>
                <w:p w:rsidR="0066083B" w:rsidRDefault="0066083B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6083B" w:rsidRPr="004B0083" w:rsidRDefault="0066083B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“Pamuk Prenses ve Yedi Cüceler” masalı okunur.</w:t>
                  </w:r>
                </w:p>
                <w:p w:rsidR="0066083B" w:rsidRDefault="0066083B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Çocuklardan aralarında görev dağılımı yaparak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masalı canlandırmaları istenir.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Dramatik oyun köşesinden aksesuarlar kullanılarak çocuklar rollerine uygun olarak giyin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irler?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 xml:space="preserve">Sınıf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masala uygun olarak düzenlenir.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Pamuk Prenses ve Yed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Cüceler masalı canlandırılır.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Canlandırma tamamlandıktan s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onra çember olunur ve oturulur.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Canlandırmanın değerlendirmesi yapılır.</w:t>
                  </w:r>
                </w:p>
                <w:p w:rsidR="0066083B" w:rsidRDefault="0066083B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6083B" w:rsidRDefault="0066083B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ve malzemeler dağıtılır serbest resim çizimleri yapılır.</w:t>
                  </w:r>
                </w:p>
                <w:p w:rsidR="0066083B" w:rsidRDefault="0066083B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6083B" w:rsidRPr="004B0083" w:rsidRDefault="0066083B" w:rsidP="004B008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66083B" w:rsidRPr="00BB3A48" w:rsidRDefault="0066083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6083B" w:rsidRDefault="0066083B">
      <w:r>
        <w:rPr>
          <w:noProof/>
        </w:rPr>
        <w:pict>
          <v:shape id="Text Box 4" o:spid="_x0000_s1028" type="#_x0000_t202" style="position:absolute;margin-left:-6.35pt;margin-top:206pt;width:331.5pt;height:106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qwKwIAAFgEAAAOAAAAZHJzL2Uyb0RvYy54bWysVNtu2zAMfR+wfxD0vthxk6014hRdugwD&#10;ugvQ7gNkWbaFSaImKbGzry8lp2l2exnmB4EUqUPykPTqetSK7IXzEkxF57OcEmE4NNJ0Ff36sH11&#10;SYkPzDRMgREVPQhPr9cvX6wGW4oCelCNcARBjC8HW9E+BFtmmee90MzPwAqDxhacZgFV12WNYwOi&#10;a5UVef46G8A11gEX3uPt7WSk64TftoKHz23rRSCqophbSKdLZx3PbL1iZeeY7SU/psH+IQvNpMGg&#10;J6hbFhjZOfkblJbcgYc2zDjoDNpWcpFqwGrm+S/V3PfMilQLkuPtiSb//2D5p/0XR2RT0QtKDNPY&#10;ogcxBvIWRrKI7AzWl+h0b9EtjHiNXU6VensH/JsnBjY9M524cQ6GXrAGs5vHl9nZ0wnHR5B6+AgN&#10;hmG7AAlobJ2O1CEZBNGxS4dTZ2IqHC8XxTzPl2jiaJtfLIslKjEGK5+eW+fDewGaRKGiDluf4Nn+&#10;zofJ9cklRvOgZLOVSiXFdfVGObJnOCbb9B3Rf3JThgwVvcLoEwN/hcjT9ycILQPOu5K6opcnJ1ZG&#10;3t6ZBtNkZWBSTTJWp8yRyMjdxGIY6zF1rIgBIsk1NAdk1sE03riOKPTgflAy4GhX1H/fMScoUR8M&#10;dudqvljEXUjKYvmmQMWdW+pzCzMcoSoaKJnETZj2Z2ed7HqMNM2DgRvsaCsT189ZHdPH8U3dOq5a&#10;3I9zPXk9/xDWjwAAAP//AwBQSwMEFAAGAAgAAAAhAD9T1GzhAAAACwEAAA8AAABkcnMvZG93bnJl&#10;di54bWxMj8tOwzAQRfdI/IM1SGxQaydt0xLiVAgJBDsoCLZuPE0i/Ai2m4a/Z1jBbkZzdOfcajtZ&#10;w0YMsfdOQjYXwNA1XveulfD2ej/bAItJOa2MdyjhGyNs6/OzSpXan9wLjrvUMgpxsVQSupSGkvPY&#10;dGhVnPsBHd0OPliVaA0t10GdKNwangtRcKt6Rx86NeBdh83n7mglbJaP40d8Wjy/N8XBXKer9fjw&#10;FaS8vJhub4AlnNIfDL/6pA41Oe390enIjIRZlq8JlbDMcipFRLESC2B7GvKVAF5X/H+H+gcAAP//&#10;AwBQSwECLQAUAAYACAAAACEAtoM4kv4AAADhAQAAEwAAAAAAAAAAAAAAAAAAAAAAW0NvbnRlbnRf&#10;VHlwZXNdLnhtbFBLAQItABQABgAIAAAAIQA4/SH/1gAAAJQBAAALAAAAAAAAAAAAAAAAAC8BAABf&#10;cmVscy8ucmVsc1BLAQItABQABgAIAAAAIQCbYDqwKwIAAFgEAAAOAAAAAAAAAAAAAAAAAC4CAABk&#10;cnMvZTJvRG9jLnhtbFBLAQItABQABgAIAAAAIQA/U9Rs4QAAAAsBAAAPAAAAAAAAAAAAAAAAAIUE&#10;AABkcnMvZG93bnJldi54bWxQSwUGAAAAAAQABADzAAAAkwUAAAAA&#10;">
            <v:textbox>
              <w:txbxContent>
                <w:p w:rsidR="0066083B" w:rsidRPr="004B0083" w:rsidRDefault="0066083B" w:rsidP="004B0083">
                  <w:pPr>
                    <w:pStyle w:val="NoSpacing"/>
                    <w:ind w:left="720"/>
                    <w:jc w:val="center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66083B" w:rsidRPr="004B0083" w:rsidRDefault="0066083B" w:rsidP="004B008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Plastik bardaklar,  bulaşık deterjanı, su, yemek kaşığı ve mandallar</w:t>
                  </w:r>
                </w:p>
                <w:p w:rsidR="0066083B" w:rsidRPr="004B0083" w:rsidRDefault="0066083B" w:rsidP="004B0083">
                  <w:pPr>
                    <w:pStyle w:val="NoSpacing"/>
                    <w:ind w:left="72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</w:p>
                <w:p w:rsidR="0066083B" w:rsidRPr="004B0083" w:rsidRDefault="0066083B" w:rsidP="004B0083">
                  <w:pPr>
                    <w:pStyle w:val="NoSpacing"/>
                    <w:ind w:left="720"/>
                    <w:jc w:val="center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Mandal, bulaşık deterjanı, baloncuk</w:t>
                  </w:r>
                </w:p>
                <w:p w:rsidR="0066083B" w:rsidRPr="004B0083" w:rsidRDefault="0066083B" w:rsidP="004B0083">
                  <w:pPr>
                    <w:pStyle w:val="NoSpacing"/>
                    <w:ind w:left="72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66083B" w:rsidRPr="004B0083" w:rsidRDefault="0066083B" w:rsidP="004B0083">
                  <w:pPr>
                    <w:pStyle w:val="NoSpacing"/>
                    <w:ind w:left="72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66083B" w:rsidRPr="004B0083" w:rsidRDefault="0066083B" w:rsidP="004B0083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66083B" w:rsidRPr="00436F22" w:rsidRDefault="0066083B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6.35pt;margin-top:333.5pt;width:335.25pt;height:5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A8NLgIAAFcEAAAOAAAAZHJzL2Uyb0RvYy54bWysVNtu2zAMfR+wfxD0vjhxk6Yx4hRdugwD&#10;ugvQ7gNkWbaFSaImKbG7rx8lJ1nQbS/D/CCIInVEnkN6fTtoRQ7CeQmmpLPJlBJhONTStCX9+rR7&#10;c0OJD8zUTIERJX0Wnt5uXr9a97YQOXSgauEIghhf9LakXQi2yDLPO6GZn4AVBp0NOM0Cmq7Nasd6&#10;RNcqy6fT66wHV1sHXHiPp/ejk24SftMIHj43jReBqJJibiGtLq1VXLPNmhWtY7aT/JgG+4csNJMG&#10;Hz1D3bPAyN7J36C05A48NGHCQWfQNJKLVANWM5u+qOaxY1akWpAcb880+f8Hyz8dvjgi65LmlBim&#10;UaInMQTyFgayjOz01hcY9GgxLAx4jCqnSr19AP7NEwPbjplW3DkHfSdYjdnN4s3s4uqI4yNI1X+E&#10;Gp9h+wAJaGicjtQhGQTRUaXnszIxFY6H83yxvF4uKOHoW+ZXq2mSLmPF6bZ1PrwXoEnclNSh8gmd&#10;HR58iNmw4hQSH/OgZL2TSiXDtdVWOXJg2CW79KUCXoQpQ/qSrhb5YiTgrxDT9P0JQsuA7a6kLunN&#10;OYgVkbZ3pk7NGJhU4x5TVubIY6RuJDEM1ZAEuzrJU0H9jMQ6GLsbpxE3HbgflPTY2SX13/fMCUrU&#10;B4PirGbzeRyFZMwXyxwNd+mpLj3McIQqaaBk3G7DOD5762Tb4UtjOxi4Q0EbmbiOyo9ZHdPH7k0S&#10;HCctjselnaJ+/Q82PwEAAP//AwBQSwMEFAAGAAgAAAAhAKckPmjhAAAACwEAAA8AAABkcnMvZG93&#10;bnJldi54bWxMj8FOwzAQRO9I/IO1SFxQ66SAHUKcCiGB6A0Kgqsbu0mEvQ6xm4a/ZznBcbWjmfeq&#10;9ewdm+wY+4AK8mUGzGITTI+tgrfXh0UBLCaNRruAVsG3jbCuT08qXZpwxBc7bVPLqARjqRV0KQ0l&#10;57HprNdxGQaL9NuH0etE59hyM+ojlXvHV1kmuNc90kKnB3vf2eZze/AKiqun6SNuLp/fG7F3N+lC&#10;To9fo1LnZ/PdLbBk5/QXhl98QoeamHbhgCYyp2CRryRFFQghSYoS4lqSzE6BLPIMeF3x/w71DwAA&#10;AP//AwBQSwECLQAUAAYACAAAACEAtoM4kv4AAADhAQAAEwAAAAAAAAAAAAAAAAAAAAAAW0NvbnRl&#10;bnRfVHlwZXNdLnhtbFBLAQItABQABgAIAAAAIQA4/SH/1gAAAJQBAAALAAAAAAAAAAAAAAAAAC8B&#10;AABfcmVscy8ucmVsc1BLAQItABQABgAIAAAAIQDmAA8NLgIAAFcEAAAOAAAAAAAAAAAAAAAAAC4C&#10;AABkcnMvZTJvRG9jLnhtbFBLAQItABQABgAIAAAAIQCnJD5o4QAAAAsBAAAPAAAAAAAAAAAAAAAA&#10;AIgEAABkcnMvZG93bnJldi54bWxQSwUGAAAAAAQABADzAAAAlgUAAAAA&#10;">
            <v:textbox>
              <w:txbxContent>
                <w:p w:rsidR="0066083B" w:rsidRDefault="0066083B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0" type="#_x0000_t202" style="position:absolute;margin-left:347.65pt;margin-top:340.25pt;width:396pt;height:50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+RdLQIAAFcEAAAOAAAAZHJzL2Uyb0RvYy54bWysVNtu2zAMfR+wfxD0vtjJkjYx4hRdugwD&#10;ugvQ7gNkWbaFSaImKbG7rx8lp6mx7WmYHwRRpA6pc0hvbwatyEk4L8GUdD7LKRGGQy1NW9Jvj4c3&#10;a0p8YKZmCowo6ZPw9Gb3+tW2t4VYQAeqFo4giPFFb0vahWCLLPO8E5r5GVhh0NmA0yyg6dqsdqxH&#10;dK2yRZ5fZT242jrgwns8vRuddJfwm0bw8KVpvAhElRRrC2l1aa3imu22rGgds53k5zLYP1ShmTSY&#10;9AJ1xwIjRyf/gNKSO/DQhBkHnUHTSC7SG/A18/y31zx0zIr0FiTH2wtN/v/B8s+nr47IGrWjxDCN&#10;Ej2KIZB3MJBNZKe3vsCgB4thYcDjGBlf6u098O+eGNh3zLTi1jnoO8FqrG4eb2aTqyOOjyBV/wlq&#10;TMOOARLQ0DgdAZEMguio0tNFmVgKx8NVvtig3JRw9F29Xc+vVykFK55vW+fDBwGaxE1JHSqf0Nnp&#10;3odYDSueQ1L1oGR9kEolw7XVXjlyYtglh/Sd0f00TBnSl3SzWqxGAqY+P4XI0/c3CC0DtruSuqTr&#10;SxArIm3vTZ2aMTCpxj2WrMyZx0jdSGIYqiEJtowJIscV1E9IrIOxu3EacdOB+0lJj51dUv/jyJyg&#10;RH00KM5mvlzGUUjGcnW9QMNNPdXUwwxHqJIGSsbtPozjc7ROth1mGtvBwC0K2sjE9UtV5/Kxe5ME&#10;50mL4zG1U9TL/2D3CwAA//8DAFBLAwQUAAYACAAAACEAk97XAuEAAAAMAQAADwAAAGRycy9kb3du&#10;cmV2LnhtbEyPy07DMBBF90j8gzVIbBC1S9vEDXEqhASCHRQEWzdxkwh7HGw3DX/PdAW7eRzdOVNu&#10;JmfZaELsPSqYzwQwg7VvemwVvL89XEtgMWlstPVoFPyYCJvq/KzUReOP+GrGbWoZhWAstIIupaHg&#10;PNadcTrO/GCQdnsfnE7UhpY3QR8p3Fl+I0TGne6RLnR6MPedqb+2B6dALp/Gz/i8ePmos71dp6t8&#10;fPwOSl1eTHe3wJKZ0h8MJ31Sh4qcdv6ATWRWQbZeLQilQooVsBOxlDmNdgpyORfAq5L/f6L6BQAA&#10;//8DAFBLAQItABQABgAIAAAAIQC2gziS/gAAAOEBAAATAAAAAAAAAAAAAAAAAAAAAABbQ29udGVu&#10;dF9UeXBlc10ueG1sUEsBAi0AFAAGAAgAAAAhADj9If/WAAAAlAEAAAsAAAAAAAAAAAAAAAAALwEA&#10;AF9yZWxzLy5yZWxzUEsBAi0AFAAGAAgAAAAhALq/5F0tAgAAVwQAAA4AAAAAAAAAAAAAAAAALgIA&#10;AGRycy9lMm9Eb2MueG1sUEsBAi0AFAAGAAgAAAAhAJPe1wLhAAAADAEAAA8AAAAAAAAAAAAAAAAA&#10;hwQAAGRycy9kb3ducmV2LnhtbFBLBQYAAAAABAAEAPMAAACVBQAAAAA=&#10;">
            <v:textbox>
              <w:txbxContent>
                <w:p w:rsidR="0066083B" w:rsidRPr="007706DB" w:rsidRDefault="0066083B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66083B" w:rsidRDefault="0066083B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66083B" w:rsidRPr="004B0083" w:rsidRDefault="0066083B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Etkinliğimize hangi materyalleri kullandık?</w:t>
      </w:r>
    </w:p>
    <w:p w:rsidR="0066083B" w:rsidRPr="004B0083" w:rsidRDefault="0066083B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Baloncuk yapmak için neler yaptık?</w:t>
      </w:r>
    </w:p>
    <w:p w:rsidR="0066083B" w:rsidRPr="004B0083" w:rsidRDefault="0066083B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Kaç tane baloncuk yaptınız?</w:t>
      </w:r>
    </w:p>
    <w:p w:rsidR="0066083B" w:rsidRDefault="0066083B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Baloncukların hepsi aynı boyda mıydı?</w:t>
      </w:r>
    </w:p>
    <w:p w:rsidR="0066083B" w:rsidRDefault="0066083B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Oyunda eğlendiniz mi/ neler hissettiniz?</w:t>
      </w:r>
    </w:p>
    <w:p w:rsidR="0066083B" w:rsidRDefault="0066083B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Hikayede kaç tane cüce varmış?</w:t>
      </w:r>
    </w:p>
    <w:p w:rsidR="0066083B" w:rsidRPr="00A155B2" w:rsidRDefault="0066083B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8. Sayı /30. Sayfalar yapılır</w:t>
      </w:r>
      <w:r w:rsidRPr="009322A4">
        <w:rPr>
          <w:rFonts w:ascii="Comic Sans MS" w:hAnsi="Comic Sans MS"/>
          <w:sz w:val="20"/>
          <w:szCs w:val="20"/>
        </w:rPr>
        <w:tab/>
      </w:r>
    </w:p>
    <w:sectPr w:rsidR="0066083B" w:rsidRPr="00A155B2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83B" w:rsidRDefault="0066083B" w:rsidP="00806A98">
      <w:pPr>
        <w:spacing w:after="0" w:line="240" w:lineRule="auto"/>
      </w:pPr>
      <w:r>
        <w:separator/>
      </w:r>
    </w:p>
  </w:endnote>
  <w:endnote w:type="continuationSeparator" w:id="0">
    <w:p w:rsidR="0066083B" w:rsidRDefault="0066083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3B" w:rsidRDefault="0066083B">
    <w:pPr>
      <w:pStyle w:val="Footer"/>
    </w:pPr>
  </w:p>
  <w:p w:rsidR="0066083B" w:rsidRDefault="0066083B">
    <w:pPr>
      <w:pStyle w:val="Footer"/>
    </w:pPr>
  </w:p>
  <w:p w:rsidR="0066083B" w:rsidRDefault="006608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83B" w:rsidRDefault="0066083B" w:rsidP="00806A98">
      <w:pPr>
        <w:spacing w:after="0" w:line="240" w:lineRule="auto"/>
      </w:pPr>
      <w:r>
        <w:separator/>
      </w:r>
    </w:p>
  </w:footnote>
  <w:footnote w:type="continuationSeparator" w:id="0">
    <w:p w:rsidR="0066083B" w:rsidRDefault="0066083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D74E2"/>
    <w:rsid w:val="000F3B1A"/>
    <w:rsid w:val="00113F35"/>
    <w:rsid w:val="00150544"/>
    <w:rsid w:val="0015787C"/>
    <w:rsid w:val="00165788"/>
    <w:rsid w:val="00166E41"/>
    <w:rsid w:val="001768DA"/>
    <w:rsid w:val="0018560E"/>
    <w:rsid w:val="001A45E0"/>
    <w:rsid w:val="001B4E66"/>
    <w:rsid w:val="001D0122"/>
    <w:rsid w:val="001F341C"/>
    <w:rsid w:val="001F3C33"/>
    <w:rsid w:val="001F4B0C"/>
    <w:rsid w:val="00206907"/>
    <w:rsid w:val="002134AD"/>
    <w:rsid w:val="00216154"/>
    <w:rsid w:val="002201E3"/>
    <w:rsid w:val="002A1BCC"/>
    <w:rsid w:val="002B5687"/>
    <w:rsid w:val="002C40DB"/>
    <w:rsid w:val="002F3D44"/>
    <w:rsid w:val="002F7B42"/>
    <w:rsid w:val="0030759F"/>
    <w:rsid w:val="00315189"/>
    <w:rsid w:val="003200F4"/>
    <w:rsid w:val="00330AED"/>
    <w:rsid w:val="00336F26"/>
    <w:rsid w:val="003607BE"/>
    <w:rsid w:val="00365CD4"/>
    <w:rsid w:val="00382F38"/>
    <w:rsid w:val="00386D9B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97BC7"/>
    <w:rsid w:val="004B0083"/>
    <w:rsid w:val="004C5BC8"/>
    <w:rsid w:val="004D492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208D2"/>
    <w:rsid w:val="00622D1A"/>
    <w:rsid w:val="00625DB0"/>
    <w:rsid w:val="0064489B"/>
    <w:rsid w:val="0066083B"/>
    <w:rsid w:val="006836CC"/>
    <w:rsid w:val="006D28C4"/>
    <w:rsid w:val="006D6401"/>
    <w:rsid w:val="006D6FD2"/>
    <w:rsid w:val="00705541"/>
    <w:rsid w:val="0072462E"/>
    <w:rsid w:val="0076179F"/>
    <w:rsid w:val="00764F63"/>
    <w:rsid w:val="007706DB"/>
    <w:rsid w:val="00774F9B"/>
    <w:rsid w:val="007D7EFA"/>
    <w:rsid w:val="007F32FD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E20FE"/>
    <w:rsid w:val="00912DA3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36794"/>
    <w:rsid w:val="00A52598"/>
    <w:rsid w:val="00A62724"/>
    <w:rsid w:val="00A70267"/>
    <w:rsid w:val="00A85CB0"/>
    <w:rsid w:val="00A93841"/>
    <w:rsid w:val="00AC04C6"/>
    <w:rsid w:val="00AC668E"/>
    <w:rsid w:val="00AD00DF"/>
    <w:rsid w:val="00AD188D"/>
    <w:rsid w:val="00AD76B3"/>
    <w:rsid w:val="00AE40F7"/>
    <w:rsid w:val="00AE4AC3"/>
    <w:rsid w:val="00AE611F"/>
    <w:rsid w:val="00B131D1"/>
    <w:rsid w:val="00B242B0"/>
    <w:rsid w:val="00B64698"/>
    <w:rsid w:val="00B67CE3"/>
    <w:rsid w:val="00B7767A"/>
    <w:rsid w:val="00BA482B"/>
    <w:rsid w:val="00BB3A48"/>
    <w:rsid w:val="00BC6104"/>
    <w:rsid w:val="00BD0EDB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B1561"/>
    <w:rsid w:val="00CC216B"/>
    <w:rsid w:val="00CE11E7"/>
    <w:rsid w:val="00CE6E6F"/>
    <w:rsid w:val="00D94A26"/>
    <w:rsid w:val="00DE524A"/>
    <w:rsid w:val="00E1402F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8D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34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3</Pages>
  <Words>177</Words>
  <Characters>1012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13</cp:revision>
  <dcterms:created xsi:type="dcterms:W3CDTF">2015-07-19T15:13:00Z</dcterms:created>
  <dcterms:modified xsi:type="dcterms:W3CDTF">2016-08-29T22:02:00Z</dcterms:modified>
</cp:coreProperties>
</file>